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FF46A" w14:textId="69000CB7" w:rsidR="00535962" w:rsidRPr="00F7167E" w:rsidRDefault="00774C8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6D36C3BD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694770158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3649F1F" w14:textId="0EA1B46C" w:rsidR="00340B68" w:rsidRPr="00340B68" w:rsidRDefault="00366389" w:rsidP="00340B68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366389">
                                          <w:rPr>
                                            <w:rStyle w:val="Style2"/>
                                          </w:rPr>
                                          <w:t>SUPBANCO-DAF-CM-202</w:t>
                                        </w:r>
                                        <w:r w:rsidR="00E40F06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366389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28408B">
                                          <w:rPr>
                                            <w:rStyle w:val="Style2"/>
                                          </w:rPr>
                                          <w:t>20</w:t>
                                        </w:r>
                                      </w:p>
                                    </w:sdtContent>
                                  </w:sdt>
                                  <w:p w14:paraId="74C73DA4" w14:textId="663932F7" w:rsidR="007058F3" w:rsidRDefault="005D4EDF" w:rsidP="00340B68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69477015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3649F1F" w14:textId="0EA1B46C" w:rsidR="00340B68" w:rsidRPr="00340B68" w:rsidRDefault="00366389" w:rsidP="00340B68">
                                  <w:pPr>
                                    <w:rPr>
                                      <w:rStyle w:val="Style2"/>
                                    </w:rPr>
                                  </w:pPr>
                                  <w:r w:rsidRPr="00366389">
                                    <w:rPr>
                                      <w:rStyle w:val="Style2"/>
                                    </w:rPr>
                                    <w:t>SUPBANCO-DAF-CM-202</w:t>
                                  </w:r>
                                  <w:r w:rsidR="00E40F06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366389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28408B">
                                    <w:rPr>
                                      <w:rStyle w:val="Style2"/>
                                    </w:rPr>
                                    <w:t>20</w:t>
                                  </w:r>
                                </w:p>
                              </w:sdtContent>
                            </w:sdt>
                            <w:p w14:paraId="74C73DA4" w14:textId="663932F7" w:rsidR="007058F3" w:rsidRDefault="005D4EDF" w:rsidP="00340B68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ACDBEB9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2779583F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0D8F94ED" w:rsidR="00535962" w:rsidRPr="00535962" w:rsidRDefault="0028408B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714CF0AC">
                <wp:simplePos x="0" y="0"/>
                <wp:positionH relativeFrom="column">
                  <wp:posOffset>7267576</wp:posOffset>
                </wp:positionH>
                <wp:positionV relativeFrom="paragraph">
                  <wp:posOffset>112395</wp:posOffset>
                </wp:positionV>
                <wp:extent cx="1761490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149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949A578" w:rsidR="0026335F" w:rsidRPr="0026335F" w:rsidRDefault="005D4ED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4-0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8408B">
                                  <w:rPr>
                                    <w:rStyle w:val="Style5"/>
                                    <w:lang w:val="es-DO"/>
                                  </w:rPr>
                                  <w:t>01 de abril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3" type="#_x0000_t202" style="position:absolute;margin-left:572.25pt;margin-top:8.85pt;width:138.7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" filled="f" stroked="f">
                <v:textbox>
                  <w:txbxContent>
                    <w:p w14:paraId="6998BF84" w14:textId="1949A578" w:rsidR="0026335F" w:rsidRPr="0026335F" w:rsidRDefault="005D4ED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4-0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8408B">
                            <w:rPr>
                              <w:rStyle w:val="Style5"/>
                              <w:lang w:val="es-DO"/>
                            </w:rPr>
                            <w:t>01 de abril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74C86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4764A72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5D4EDF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4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Hh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qcsIEVlXUB+JN8LkK/oPaNMB/uZsIE+V3P/a&#10;C1Scmc+WtPuQr1bRhClYXb1fUICXmeoyI6wkqJIHzqbtNkzG3TvUbUeVpmlZuCO9G52keOnq1D75&#10;Jil08ng05mWcbr38iZs/AA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CKPh4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5D4EDF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0B53BDB2" w:rsidR="00535962" w:rsidRDefault="00774C8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4E04057F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A9EE34C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3A94465B" w:rsidR="00E124CB" w:rsidRPr="006E45AC" w:rsidRDefault="00CE7EDD" w:rsidP="00CE7EDD">
      <w:pPr>
        <w:pStyle w:val="Default"/>
        <w:tabs>
          <w:tab w:val="center" w:pos="6979"/>
          <w:tab w:val="left" w:pos="12015"/>
        </w:tabs>
        <w:rPr>
          <w:rFonts w:ascii="Arial" w:hAnsi="Arial" w:cs="Arial"/>
          <w:bCs/>
          <w:color w:val="FF0000"/>
          <w:sz w:val="20"/>
          <w:szCs w:val="22"/>
        </w:rPr>
      </w:pPr>
      <w:r>
        <w:rPr>
          <w:rFonts w:ascii="Arial" w:hAnsi="Arial" w:cs="Arial"/>
          <w:bCs/>
          <w:color w:val="FF0000"/>
          <w:sz w:val="20"/>
          <w:szCs w:val="22"/>
        </w:rPr>
        <w:tab/>
      </w:r>
      <w:r w:rsidR="00E124CB"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  <w:r>
        <w:rPr>
          <w:rFonts w:ascii="Arial" w:hAnsi="Arial" w:cs="Arial"/>
          <w:bCs/>
          <w:color w:val="FF0000"/>
          <w:sz w:val="20"/>
          <w:szCs w:val="22"/>
        </w:rPr>
        <w:tab/>
      </w:r>
    </w:p>
    <w:sectPr w:rsidR="00E124CB" w:rsidRPr="006E45AC" w:rsidSect="00073F0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FB9C0" w14:textId="77777777" w:rsidR="005D4EDF" w:rsidRDefault="005D4EDF" w:rsidP="001007E7">
      <w:pPr>
        <w:spacing w:after="0" w:line="240" w:lineRule="auto"/>
      </w:pPr>
      <w:r>
        <w:separator/>
      </w:r>
    </w:p>
  </w:endnote>
  <w:endnote w:type="continuationSeparator" w:id="0">
    <w:p w14:paraId="1698C891" w14:textId="77777777" w:rsidR="005D4EDF" w:rsidRDefault="005D4ED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B716C" w14:textId="04A69105" w:rsidR="001007E7" w:rsidRDefault="00774C8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30151A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070ECDEC" w:rsidR="001007E7" w:rsidRDefault="00774C8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395DB6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A1D61" w14:textId="77777777" w:rsidR="005D4EDF" w:rsidRDefault="005D4EDF" w:rsidP="001007E7">
      <w:pPr>
        <w:spacing w:after="0" w:line="240" w:lineRule="auto"/>
      </w:pPr>
      <w:r>
        <w:separator/>
      </w:r>
    </w:p>
  </w:footnote>
  <w:footnote w:type="continuationSeparator" w:id="0">
    <w:p w14:paraId="549E14E2" w14:textId="77777777" w:rsidR="005D4EDF" w:rsidRDefault="005D4EDF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73F0C"/>
    <w:rsid w:val="00081C19"/>
    <w:rsid w:val="00083095"/>
    <w:rsid w:val="000F7312"/>
    <w:rsid w:val="001007E7"/>
    <w:rsid w:val="001020C0"/>
    <w:rsid w:val="001175F4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8408B"/>
    <w:rsid w:val="002C62F0"/>
    <w:rsid w:val="002E1412"/>
    <w:rsid w:val="002E6B9A"/>
    <w:rsid w:val="00314023"/>
    <w:rsid w:val="00326CD3"/>
    <w:rsid w:val="00332B0B"/>
    <w:rsid w:val="00340B68"/>
    <w:rsid w:val="00366389"/>
    <w:rsid w:val="003D160E"/>
    <w:rsid w:val="003E5197"/>
    <w:rsid w:val="00406206"/>
    <w:rsid w:val="00410707"/>
    <w:rsid w:val="0042490F"/>
    <w:rsid w:val="00425819"/>
    <w:rsid w:val="004564FE"/>
    <w:rsid w:val="00462024"/>
    <w:rsid w:val="00466B9C"/>
    <w:rsid w:val="004D45A8"/>
    <w:rsid w:val="004D7D0E"/>
    <w:rsid w:val="005049CB"/>
    <w:rsid w:val="00521233"/>
    <w:rsid w:val="00535962"/>
    <w:rsid w:val="00540D3F"/>
    <w:rsid w:val="00587691"/>
    <w:rsid w:val="005D4EDF"/>
    <w:rsid w:val="00611A07"/>
    <w:rsid w:val="0062592A"/>
    <w:rsid w:val="00626D0C"/>
    <w:rsid w:val="006506D0"/>
    <w:rsid w:val="00651E48"/>
    <w:rsid w:val="006709BC"/>
    <w:rsid w:val="00671C86"/>
    <w:rsid w:val="00674DA8"/>
    <w:rsid w:val="00691C64"/>
    <w:rsid w:val="006B202F"/>
    <w:rsid w:val="006D38F2"/>
    <w:rsid w:val="006E45AC"/>
    <w:rsid w:val="006F28AA"/>
    <w:rsid w:val="007058F3"/>
    <w:rsid w:val="00721F4E"/>
    <w:rsid w:val="00725091"/>
    <w:rsid w:val="007318BC"/>
    <w:rsid w:val="00752032"/>
    <w:rsid w:val="00774C86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671DC"/>
    <w:rsid w:val="008B3AE5"/>
    <w:rsid w:val="009A7942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21B4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CE7EDD"/>
    <w:rsid w:val="00CF0EF5"/>
    <w:rsid w:val="00D02754"/>
    <w:rsid w:val="00D0542A"/>
    <w:rsid w:val="00D24FA7"/>
    <w:rsid w:val="00D3305B"/>
    <w:rsid w:val="00D54261"/>
    <w:rsid w:val="00D64696"/>
    <w:rsid w:val="00D90D49"/>
    <w:rsid w:val="00DC5D96"/>
    <w:rsid w:val="00DD4F3E"/>
    <w:rsid w:val="00E124CB"/>
    <w:rsid w:val="00E13E55"/>
    <w:rsid w:val="00E40F06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B6705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942479-F0BD-44FC-84DB-0EBA0F006F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FDA515-B155-4EFA-9D8A-8D18F0882D59}"/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19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Menorka Gensi Castillo Castillo</cp:lastModifiedBy>
  <cp:revision>15</cp:revision>
  <cp:lastPrinted>2011-03-04T18:41:00Z</cp:lastPrinted>
  <dcterms:created xsi:type="dcterms:W3CDTF">2022-07-14T15:30:00Z</dcterms:created>
  <dcterms:modified xsi:type="dcterms:W3CDTF">2026-03-26T19:40:00Z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2022-11-29T14:05:44Z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5374313a-ae53-4049-94e0-755baa661e30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